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A4D71" w14:textId="77777777" w:rsidR="00180544" w:rsidRDefault="00571FC7">
      <w:pPr>
        <w:pStyle w:val="Standard"/>
        <w:rPr>
          <w:b/>
        </w:rPr>
      </w:pPr>
      <w:r>
        <w:rPr>
          <w:b/>
        </w:rPr>
        <w:t>SCHEDA PER LA RACCOLTA DELLE PROGETTUALITA’ TERRITORIALI IN VISTA DEL PIANO NAZIONALE RILANCIO E RESILIENZA</w:t>
      </w:r>
    </w:p>
    <w:tbl>
      <w:tblPr>
        <w:tblW w:w="1427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8"/>
        <w:gridCol w:w="4756"/>
        <w:gridCol w:w="4762"/>
      </w:tblGrid>
      <w:tr w:rsidR="00180544" w14:paraId="12A366B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C868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2E3F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1960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180544" w14:paraId="16EFDE5E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86F1" w14:textId="77777777" w:rsidR="00180544" w:rsidRDefault="00571FC7">
            <w:pPr>
              <w:pStyle w:val="Standard"/>
              <w:spacing w:after="0" w:line="240" w:lineRule="auto"/>
            </w:pPr>
            <w:r>
              <w:t>Denominazione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A1F2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84F3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Lavoriamo in officina</w:t>
            </w:r>
          </w:p>
          <w:p w14:paraId="07D6356C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Macchina Utensile Fresa CNC 3 assi </w:t>
            </w:r>
          </w:p>
          <w:p w14:paraId="3FCC2D3A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80544" w14:paraId="689FB8A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7CE4" w14:textId="77777777" w:rsidR="00180544" w:rsidRDefault="00571FC7">
            <w:pPr>
              <w:pStyle w:val="Standard"/>
              <w:spacing w:after="0" w:line="240" w:lineRule="auto"/>
            </w:pPr>
            <w:r>
              <w:t>Tipologia di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E7E8" w14:textId="77777777" w:rsidR="00180544" w:rsidRDefault="00571FC7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già realizzato, riproposto in versione più estesa</w:t>
            </w:r>
          </w:p>
          <w:p w14:paraId="03E68826" w14:textId="77777777" w:rsidR="00180544" w:rsidRDefault="00571FC7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nuovo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DD9E" w14:textId="77777777" w:rsidR="00180544" w:rsidRDefault="00571FC7">
            <w:pPr>
              <w:pStyle w:val="Standard"/>
              <w:spacing w:after="0" w:line="240" w:lineRule="auto"/>
            </w:pPr>
            <w:r>
              <w:t xml:space="preserve"> Progetto nuovo</w:t>
            </w:r>
          </w:p>
        </w:tc>
      </w:tr>
      <w:tr w:rsidR="00180544" w14:paraId="06DE35F4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0E92" w14:textId="77777777" w:rsidR="00180544" w:rsidRDefault="00571FC7">
            <w:pPr>
              <w:pStyle w:val="Standard"/>
              <w:spacing w:after="0" w:line="240" w:lineRule="auto"/>
            </w:pPr>
            <w:r>
              <w:t>Soggetto attuatore del progetto - descrizione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CA35" w14:textId="77777777" w:rsidR="00180544" w:rsidRDefault="00180544">
            <w:pPr>
              <w:pStyle w:val="Standard"/>
              <w:spacing w:after="0" w:line="240" w:lineRule="auto"/>
            </w:pPr>
          </w:p>
          <w:p w14:paraId="2B5C44EC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DA45" w14:textId="77777777" w:rsidR="00180544" w:rsidRDefault="00571FC7">
            <w:pPr>
              <w:pStyle w:val="Standard"/>
              <w:spacing w:after="0" w:line="240" w:lineRule="auto"/>
            </w:pPr>
            <w:r>
              <w:t>Istituto Tecnico tecnologico Mattei (Fiorenzuola)</w:t>
            </w:r>
          </w:p>
        </w:tc>
      </w:tr>
      <w:tr w:rsidR="00180544" w14:paraId="51CCD43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7D8D" w14:textId="77777777" w:rsidR="00180544" w:rsidRDefault="00571FC7">
            <w:pPr>
              <w:pStyle w:val="Standard"/>
              <w:spacing w:after="0" w:line="240" w:lineRule="auto"/>
            </w:pPr>
            <w:r>
              <w:t>Eventuali partners e stato attuale della collaborazione per la definizione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4EA2" w14:textId="77777777" w:rsidR="00180544" w:rsidRDefault="00180544">
            <w:pPr>
              <w:pStyle w:val="Standard"/>
              <w:spacing w:after="0" w:line="240" w:lineRule="auto"/>
            </w:pPr>
          </w:p>
          <w:p w14:paraId="60267078" w14:textId="77777777" w:rsidR="00180544" w:rsidRDefault="00180544">
            <w:pPr>
              <w:pStyle w:val="Standard"/>
              <w:spacing w:after="0" w:line="240" w:lineRule="auto"/>
            </w:pPr>
          </w:p>
          <w:p w14:paraId="3DB5A0B5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15EB" w14:textId="77777777" w:rsidR="00180544" w:rsidRDefault="00180544">
            <w:pPr>
              <w:pStyle w:val="Standard"/>
              <w:spacing w:after="0" w:line="240" w:lineRule="auto"/>
            </w:pPr>
          </w:p>
        </w:tc>
      </w:tr>
      <w:tr w:rsidR="00180544" w14:paraId="0300076B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98A7" w14:textId="77777777" w:rsidR="00180544" w:rsidRDefault="00571FC7">
            <w:pPr>
              <w:pStyle w:val="Standard"/>
              <w:spacing w:after="0" w:line="240" w:lineRule="auto"/>
            </w:pPr>
            <w:r>
              <w:t>Breve descrizione del progetto</w:t>
            </w:r>
          </w:p>
          <w:p w14:paraId="444B0181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8C9B" w14:textId="77777777" w:rsidR="00180544" w:rsidRDefault="00180544">
            <w:pPr>
              <w:pStyle w:val="Paragrafoelenco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C882" w14:textId="77777777" w:rsidR="00180544" w:rsidRDefault="00180544">
            <w:pPr>
              <w:spacing w:after="0" w:line="240" w:lineRule="auto"/>
              <w:rPr>
                <w:b/>
              </w:rPr>
            </w:pPr>
          </w:p>
          <w:p w14:paraId="2D6C17E4" w14:textId="77777777" w:rsidR="00180544" w:rsidRDefault="00571FC7">
            <w:pPr>
              <w:spacing w:after="0" w:line="240" w:lineRule="auto"/>
            </w:pPr>
            <w:r>
              <w:t xml:space="preserve">Implementazione del laboratorio tecnologico 4.0 (in cui </w:t>
            </w:r>
            <w:proofErr w:type="gramStart"/>
            <w:r>
              <w:t>è  già</w:t>
            </w:r>
            <w:proofErr w:type="gramEnd"/>
            <w:r>
              <w:t xml:space="preserve"> presente una macchina utensile Tornio 2 assi CNC) con acquisto di una macchina FRESA a controllo numerico CNC </w:t>
            </w:r>
            <w:proofErr w:type="spellStart"/>
            <w:r>
              <w:t>siemens</w:t>
            </w:r>
            <w:proofErr w:type="spellEnd"/>
            <w:r>
              <w:t xml:space="preserve"> a tre assi con pacchetto annesso di installazione e formazione</w:t>
            </w:r>
          </w:p>
          <w:p w14:paraId="26DD58A0" w14:textId="77777777" w:rsidR="00180544" w:rsidRDefault="00180544">
            <w:pPr>
              <w:pStyle w:val="Paragrafoelenco"/>
              <w:spacing w:after="0" w:line="240" w:lineRule="auto"/>
            </w:pPr>
          </w:p>
          <w:p w14:paraId="149DC0F4" w14:textId="77777777" w:rsidR="00180544" w:rsidRDefault="00180544">
            <w:pPr>
              <w:pStyle w:val="Paragrafoelenco"/>
              <w:spacing w:after="0" w:line="240" w:lineRule="auto"/>
            </w:pPr>
          </w:p>
        </w:tc>
      </w:tr>
      <w:tr w:rsidR="00180544" w14:paraId="50C9C4C4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3EE2" w14:textId="77777777" w:rsidR="00180544" w:rsidRDefault="00571FC7">
            <w:pPr>
              <w:pStyle w:val="Standard"/>
              <w:spacing w:after="0" w:line="240" w:lineRule="auto"/>
            </w:pPr>
            <w:r>
              <w:t>Budget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219F" w14:textId="77777777" w:rsidR="00180544" w:rsidRDefault="00571FC7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Già realizzato (indicare le risorse impiegate nella prima fase e le risorse previste per la fase eventualmente finanziata da PNRR)</w:t>
            </w:r>
          </w:p>
          <w:p w14:paraId="463CA01C" w14:textId="77777777" w:rsidR="00180544" w:rsidRDefault="00571FC7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Nuovo – indicare budget previsto su risorse eventualmente finanziate da PNRR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39BA" w14:textId="77777777" w:rsidR="00180544" w:rsidRDefault="00571FC7">
            <w:pPr>
              <w:pStyle w:val="Standard"/>
              <w:spacing w:after="0" w:line="240" w:lineRule="auto"/>
              <w:ind w:left="360"/>
            </w:pPr>
            <w:r>
              <w:t>Nuovo:</w:t>
            </w:r>
          </w:p>
          <w:p w14:paraId="41CE4918" w14:textId="77777777" w:rsidR="00180544" w:rsidRDefault="00571FC7">
            <w:pPr>
              <w:pStyle w:val="Standard"/>
              <w:spacing w:after="0" w:line="240" w:lineRule="auto"/>
              <w:ind w:left="360"/>
            </w:pPr>
            <w:r>
              <w:t xml:space="preserve"> 30.000 euro +iva</w:t>
            </w:r>
          </w:p>
          <w:p w14:paraId="21D70439" w14:textId="77777777" w:rsidR="00180544" w:rsidRDefault="00180544">
            <w:pPr>
              <w:pStyle w:val="Standard"/>
              <w:spacing w:after="0" w:line="240" w:lineRule="auto"/>
              <w:ind w:left="360"/>
            </w:pPr>
          </w:p>
        </w:tc>
      </w:tr>
      <w:tr w:rsidR="00180544" w14:paraId="74F33F50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66AC" w14:textId="77777777" w:rsidR="00180544" w:rsidRDefault="00571FC7">
            <w:pPr>
              <w:pStyle w:val="Standard"/>
              <w:spacing w:after="0" w:line="240" w:lineRule="auto"/>
            </w:pPr>
            <w:r>
              <w:t>In caso di progetto già realizzato, periodo di realizzazione</w:t>
            </w:r>
          </w:p>
          <w:p w14:paraId="5D05BBA9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20CE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5394" w14:textId="77777777" w:rsidR="00180544" w:rsidRDefault="00180544">
            <w:pPr>
              <w:pStyle w:val="Standard"/>
              <w:spacing w:after="0" w:line="240" w:lineRule="auto"/>
            </w:pPr>
          </w:p>
        </w:tc>
      </w:tr>
      <w:tr w:rsidR="00180544" w14:paraId="62B4359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C54B" w14:textId="77777777" w:rsidR="00180544" w:rsidRDefault="00571FC7">
            <w:pPr>
              <w:pStyle w:val="Standard"/>
              <w:spacing w:after="0" w:line="240" w:lineRule="auto"/>
            </w:pPr>
            <w:r>
              <w:t>In caso di progetto già realizzato, principali risultati ottenuti e criticità rilevate</w:t>
            </w:r>
          </w:p>
          <w:p w14:paraId="0E2D9103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CD80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5DD2" w14:textId="77777777" w:rsidR="00180544" w:rsidRDefault="00180544">
            <w:pPr>
              <w:pStyle w:val="Standard"/>
              <w:spacing w:after="0" w:line="240" w:lineRule="auto"/>
            </w:pPr>
          </w:p>
        </w:tc>
      </w:tr>
      <w:tr w:rsidR="00180544" w14:paraId="28759088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4502" w14:textId="77777777" w:rsidR="00180544" w:rsidRDefault="00571FC7">
            <w:pPr>
              <w:pStyle w:val="Standard"/>
              <w:spacing w:after="0" w:line="240" w:lineRule="auto"/>
            </w:pPr>
            <w:r>
              <w:lastRenderedPageBreak/>
              <w:t>Risultati attesi del progetto proposto</w:t>
            </w:r>
          </w:p>
          <w:p w14:paraId="3EFC3A30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22D2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B4E5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Completamento del percorso di apprendimento sull’automazione delle Macchine utensili (di cui già abbiamo tornio a 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 xml:space="preserve"> assi della stessa serie), per preparare i ragazzi all’inserimento nel mondo del lavoro.</w:t>
            </w:r>
          </w:p>
        </w:tc>
      </w:tr>
      <w:tr w:rsidR="00180544" w14:paraId="1E6B1F9D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74FE" w14:textId="77777777" w:rsidR="00180544" w:rsidRDefault="00571FC7">
            <w:pPr>
              <w:pStyle w:val="Standard"/>
              <w:spacing w:after="0" w:line="240" w:lineRule="auto"/>
            </w:pPr>
            <w:r>
              <w:t>Arco temporale di attuazione del progetto proposto (anno di possibile avvio)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07F7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8ACF" w14:textId="77777777" w:rsidR="00180544" w:rsidRDefault="00571FC7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180544" w14:paraId="2CFEBCB1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799E" w14:textId="77777777" w:rsidR="00180544" w:rsidRDefault="00571FC7">
            <w:pPr>
              <w:pStyle w:val="Standard"/>
              <w:spacing w:after="0" w:line="240" w:lineRule="auto"/>
            </w:pPr>
            <w:r>
              <w:t>Arco temporale di attuazione del progetto proposto (durata presunta dell’attività)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62FC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4D6B" w14:textId="77777777" w:rsidR="00180544" w:rsidRDefault="00571FC7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1 anno</w:t>
            </w:r>
          </w:p>
        </w:tc>
      </w:tr>
      <w:tr w:rsidR="00180544" w14:paraId="106F9DAC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99C54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2E09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0236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180544" w14:paraId="5700905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90F9" w14:textId="77777777" w:rsidR="00180544" w:rsidRDefault="0018054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670DB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5793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180544" w14:paraId="40D8263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8589" w14:textId="77777777" w:rsidR="00180544" w:rsidRDefault="00571FC7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CONNESSIONE CON IL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BA40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0F27" w14:textId="77777777" w:rsidR="00180544" w:rsidRDefault="0018054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180544" w14:paraId="6311A35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8D54" w14:textId="77777777" w:rsidR="00180544" w:rsidRDefault="00571FC7">
            <w:pPr>
              <w:pStyle w:val="Standard"/>
              <w:spacing w:after="0" w:line="240" w:lineRule="auto"/>
            </w:pPr>
            <w:r>
              <w:t>Collocazione del progetto nel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B3B1" w14:textId="77777777" w:rsidR="00180544" w:rsidRDefault="00571FC7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Missione</w:t>
            </w:r>
          </w:p>
          <w:p w14:paraId="44BA87E2" w14:textId="77777777" w:rsidR="00180544" w:rsidRDefault="00571FC7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Componente</w:t>
            </w:r>
          </w:p>
          <w:p w14:paraId="42FBC93C" w14:textId="77777777" w:rsidR="00180544" w:rsidRDefault="00571FC7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Investimento</w:t>
            </w:r>
          </w:p>
          <w:p w14:paraId="5063DE5C" w14:textId="77777777" w:rsidR="00180544" w:rsidRDefault="00571FC7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Riforma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647EA" w14:textId="77777777" w:rsidR="00180544" w:rsidRDefault="00180544">
            <w:pPr>
              <w:pStyle w:val="Paragrafoelenco"/>
              <w:spacing w:after="0" w:line="240" w:lineRule="auto"/>
            </w:pPr>
          </w:p>
        </w:tc>
      </w:tr>
      <w:tr w:rsidR="00180544" w14:paraId="6105B44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1773" w14:textId="77777777" w:rsidR="00180544" w:rsidRDefault="00571FC7">
            <w:pPr>
              <w:pStyle w:val="Standard"/>
              <w:spacing w:after="0" w:line="240" w:lineRule="auto"/>
            </w:pPr>
            <w:r>
              <w:t>Soggetto attuatore della misura PNRR di cui sopra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5E43" w14:textId="77777777" w:rsidR="00180544" w:rsidRDefault="00571FC7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Amministrazione pubblica</w:t>
            </w:r>
          </w:p>
          <w:p w14:paraId="7AD0EEC0" w14:textId="77777777" w:rsidR="00180544" w:rsidRDefault="00571FC7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Soggetto privato (es. che partecipa ad un bando)</w:t>
            </w:r>
          </w:p>
          <w:p w14:paraId="3C6447B7" w14:textId="77777777" w:rsidR="00180544" w:rsidRDefault="00571FC7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01D01" w14:textId="77777777" w:rsidR="00180544" w:rsidRDefault="00180544">
            <w:pPr>
              <w:pStyle w:val="Paragrafoelenco"/>
              <w:spacing w:after="0" w:line="240" w:lineRule="auto"/>
            </w:pPr>
          </w:p>
        </w:tc>
      </w:tr>
      <w:tr w:rsidR="00180544" w14:paraId="6143CCF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375A" w14:textId="77777777" w:rsidR="00180544" w:rsidRDefault="00571FC7">
            <w:pPr>
              <w:pStyle w:val="Standard"/>
              <w:spacing w:after="0" w:line="240" w:lineRule="auto"/>
            </w:pPr>
            <w:r>
              <w:t>Eventuale bando di riferimento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4194" w14:textId="77777777" w:rsidR="00180544" w:rsidRDefault="00571FC7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pubblicato</w:t>
            </w:r>
          </w:p>
          <w:p w14:paraId="594A81FD" w14:textId="77777777" w:rsidR="00180544" w:rsidRDefault="00571FC7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da pubblicare</w:t>
            </w:r>
          </w:p>
          <w:p w14:paraId="1A699BBB" w14:textId="77777777" w:rsidR="00180544" w:rsidRDefault="00571FC7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2016" w14:textId="77777777" w:rsidR="00180544" w:rsidRDefault="00180544">
            <w:pPr>
              <w:pStyle w:val="Paragrafoelenco"/>
              <w:spacing w:after="0" w:line="240" w:lineRule="auto"/>
            </w:pPr>
          </w:p>
        </w:tc>
      </w:tr>
      <w:tr w:rsidR="00180544" w14:paraId="19D8E75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61C5" w14:textId="77777777" w:rsidR="00180544" w:rsidRDefault="00571FC7">
            <w:pPr>
              <w:pStyle w:val="Standard"/>
              <w:spacing w:after="0" w:line="240" w:lineRule="auto"/>
            </w:pPr>
            <w:r>
              <w:t>Disponibilità finanziaria della misura</w:t>
            </w:r>
          </w:p>
          <w:p w14:paraId="6C256DB9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4406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7C42" w14:textId="77777777" w:rsidR="00180544" w:rsidRDefault="00180544">
            <w:pPr>
              <w:pStyle w:val="Standard"/>
              <w:spacing w:after="0" w:line="240" w:lineRule="auto"/>
            </w:pPr>
          </w:p>
        </w:tc>
      </w:tr>
      <w:tr w:rsidR="00180544" w14:paraId="61AFA0B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B5A5" w14:textId="77777777" w:rsidR="00180544" w:rsidRDefault="00571FC7">
            <w:pPr>
              <w:pStyle w:val="Standard"/>
              <w:spacing w:after="0" w:line="240" w:lineRule="auto"/>
            </w:pPr>
            <w:r>
              <w:t xml:space="preserve">Indicare se si ritiene il progetto </w:t>
            </w:r>
            <w:proofErr w:type="spellStart"/>
            <w:r>
              <w:t>eligibile</w:t>
            </w:r>
            <w:proofErr w:type="spellEnd"/>
            <w:r>
              <w:t xml:space="preserve"> anche per i fondi strutturali POR (FESR, FSE, FSC)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47E5" w14:textId="77777777" w:rsidR="00180544" w:rsidRDefault="0018054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E492" w14:textId="77777777" w:rsidR="00180544" w:rsidRDefault="00180544">
            <w:pPr>
              <w:pStyle w:val="Standard"/>
              <w:spacing w:after="0" w:line="240" w:lineRule="auto"/>
            </w:pPr>
          </w:p>
        </w:tc>
      </w:tr>
    </w:tbl>
    <w:p w14:paraId="29B540B5" w14:textId="77777777" w:rsidR="00180544" w:rsidRDefault="00180544">
      <w:pPr>
        <w:pStyle w:val="Standard"/>
      </w:pPr>
    </w:p>
    <w:sectPr w:rsidR="00180544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1D65" w14:textId="77777777" w:rsidR="00CE3BAE" w:rsidRDefault="00CE3BAE">
      <w:pPr>
        <w:spacing w:after="0" w:line="240" w:lineRule="auto"/>
      </w:pPr>
      <w:r>
        <w:separator/>
      </w:r>
    </w:p>
  </w:endnote>
  <w:endnote w:type="continuationSeparator" w:id="0">
    <w:p w14:paraId="6D0ADE63" w14:textId="77777777" w:rsidR="00CE3BAE" w:rsidRDefault="00CE3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FF78D" w14:textId="77777777" w:rsidR="00CE3BAE" w:rsidRDefault="00CE3B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545EDA" w14:textId="77777777" w:rsidR="00CE3BAE" w:rsidRDefault="00CE3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1670"/>
    <w:multiLevelType w:val="multilevel"/>
    <w:tmpl w:val="FEF6CF2C"/>
    <w:styleLink w:val="WWNum6"/>
    <w:lvl w:ilvl="0">
      <w:start w:val="1"/>
      <w:numFmt w:val="upp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07E75FCC"/>
    <w:multiLevelType w:val="multilevel"/>
    <w:tmpl w:val="B1885176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9757F24"/>
    <w:multiLevelType w:val="multilevel"/>
    <w:tmpl w:val="DDA472C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AAD068C"/>
    <w:multiLevelType w:val="multilevel"/>
    <w:tmpl w:val="B0ECF068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664763D"/>
    <w:multiLevelType w:val="multilevel"/>
    <w:tmpl w:val="95601D66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7E75239"/>
    <w:multiLevelType w:val="multilevel"/>
    <w:tmpl w:val="3E98AAD8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6A6677C"/>
    <w:multiLevelType w:val="multilevel"/>
    <w:tmpl w:val="8E946AB4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F7A0FC6"/>
    <w:multiLevelType w:val="multilevel"/>
    <w:tmpl w:val="9886E9A6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7E4"/>
    <w:rsid w:val="00180544"/>
    <w:rsid w:val="00456603"/>
    <w:rsid w:val="00571FC7"/>
    <w:rsid w:val="005C7C29"/>
    <w:rsid w:val="00A956D3"/>
    <w:rsid w:val="00AE5C5D"/>
    <w:rsid w:val="00BD1BF2"/>
    <w:rsid w:val="00CE3BAE"/>
    <w:rsid w:val="00EE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9DEF"/>
  <w15:docId w15:val="{BECC3821-62EE-420E-985A-4BD5E888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tam\Desktop\Progetti%20PNRR\Rilevazione_dei_progetti_Masterfile02_%20fresa%20cnc%20immediato%20(1)%20MANDRIN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D9E3B-8F13-435C-9776-5AE6C021A1E9}"/>
</file>

<file path=customXml/itemProps2.xml><?xml version="1.0" encoding="utf-8"?>
<ds:datastoreItem xmlns:ds="http://schemas.openxmlformats.org/officeDocument/2006/customXml" ds:itemID="{2F0CDFD8-BD44-4408-BEDD-886213642B4C}"/>
</file>

<file path=customXml/itemProps3.xml><?xml version="1.0" encoding="utf-8"?>
<ds:datastoreItem xmlns:ds="http://schemas.openxmlformats.org/officeDocument/2006/customXml" ds:itemID="{CE26D5DF-CA47-4EC2-9665-8ADBC48DB09D}"/>
</file>

<file path=docProps/app.xml><?xml version="1.0" encoding="utf-8"?>
<Properties xmlns="http://schemas.openxmlformats.org/officeDocument/2006/extended-properties" xmlns:vt="http://schemas.openxmlformats.org/officeDocument/2006/docPropsVTypes">
  <Template>Rilevazione_dei_progetti_Masterfile02_ fresa cnc immediato (1) MANDRINI</Template>
  <TotalTime>0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Montesissa</dc:creator>
  <cp:lastModifiedBy>Rita Montesissa</cp:lastModifiedBy>
  <cp:revision>2</cp:revision>
  <cp:lastPrinted>2022-01-14T11:13:00Z</cp:lastPrinted>
  <dcterms:created xsi:type="dcterms:W3CDTF">2022-01-20T07:59:00Z</dcterms:created>
  <dcterms:modified xsi:type="dcterms:W3CDTF">2022-01-20T07:59:00Z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0x010100197DAFF39D127648848D6055BC189BEF</vt:lpwstr>
  </property>
</Properties>
</file>